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229 Schließanlage, 19303 Dömitz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229 Schließanlage, 19303 Dömitz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